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65C81">
        <w:rPr>
          <w:rFonts w:ascii="Arial" w:hAnsi="Arial" w:cs="Arial"/>
          <w:b/>
          <w:caps/>
          <w:sz w:val="28"/>
          <w:szCs w:val="28"/>
        </w:rPr>
        <w:t>1</w:t>
      </w:r>
      <w:r w:rsidR="00991608">
        <w:rPr>
          <w:rFonts w:ascii="Arial" w:hAnsi="Arial" w:cs="Arial"/>
          <w:b/>
          <w:caps/>
          <w:sz w:val="28"/>
          <w:szCs w:val="28"/>
        </w:rPr>
        <w:t>63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C40B7" w:rsidP="0099160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</w:t>
            </w:r>
            <w:r w:rsidR="00991608">
              <w:rPr>
                <w:rFonts w:ascii="Arial" w:hAnsi="Arial" w:cs="Arial"/>
                <w:sz w:val="20"/>
                <w:szCs w:val="20"/>
              </w:rPr>
              <w:t xml:space="preserve">ngratulatória à Secretaria Municipal de Meio Ambiente e a todos </w:t>
            </w:r>
            <w:r w:rsidR="0043055D">
              <w:rPr>
                <w:rFonts w:ascii="Arial" w:hAnsi="Arial" w:cs="Arial"/>
                <w:sz w:val="20"/>
                <w:szCs w:val="20"/>
              </w:rPr>
              <w:t xml:space="preserve">os </w:t>
            </w:r>
            <w:bookmarkStart w:id="0" w:name="_GoBack"/>
            <w:bookmarkEnd w:id="0"/>
            <w:r w:rsidR="00991608">
              <w:rPr>
                <w:rFonts w:ascii="Arial" w:hAnsi="Arial" w:cs="Arial"/>
                <w:sz w:val="20"/>
                <w:szCs w:val="20"/>
              </w:rPr>
              <w:t xml:space="preserve">seus servidores por oportunidade do início do Mês Mundial do Meio Ambiente, celebrado anualmente </w:t>
            </w:r>
            <w:r>
              <w:rPr>
                <w:rFonts w:ascii="Arial" w:hAnsi="Arial" w:cs="Arial"/>
                <w:sz w:val="20"/>
                <w:szCs w:val="20"/>
              </w:rPr>
              <w:t xml:space="preserve">em </w:t>
            </w:r>
            <w:r w:rsidR="00991608">
              <w:rPr>
                <w:rFonts w:ascii="Arial" w:hAnsi="Arial" w:cs="Arial"/>
                <w:sz w:val="20"/>
                <w:szCs w:val="20"/>
              </w:rPr>
              <w:t>junh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>, const</w:t>
      </w:r>
      <w:r w:rsidR="00452D8D">
        <w:rPr>
          <w:rFonts w:ascii="Arial" w:hAnsi="Arial" w:cs="Arial"/>
        </w:rPr>
        <w:t xml:space="preserve">e </w:t>
      </w:r>
      <w:r w:rsidRPr="00BF791A">
        <w:rPr>
          <w:rFonts w:ascii="Arial" w:hAnsi="Arial" w:cs="Arial"/>
        </w:rPr>
        <w:t xml:space="preserve">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815181">
        <w:rPr>
          <w:rFonts w:ascii="Arial" w:hAnsi="Arial" w:cs="Arial"/>
        </w:rPr>
        <w:t>e</w:t>
      </w:r>
      <w:r w:rsidR="001F1770" w:rsidRPr="001F1770">
        <w:rPr>
          <w:rFonts w:ascii="Arial" w:hAnsi="Arial" w:cs="Arial"/>
        </w:rPr>
        <w:t xml:space="preserve"> </w:t>
      </w:r>
      <w:r w:rsidR="00C50A6D" w:rsidRPr="00C50A6D">
        <w:rPr>
          <w:rFonts w:ascii="Arial" w:hAnsi="Arial" w:cs="Arial"/>
        </w:rPr>
        <w:t xml:space="preserve">Moção Congratulatória à Secretaria Municipal de Meio Ambiente e a todos seus </w:t>
      </w:r>
      <w:r w:rsidR="0043055D">
        <w:rPr>
          <w:rFonts w:ascii="Arial" w:hAnsi="Arial" w:cs="Arial"/>
        </w:rPr>
        <w:t xml:space="preserve">os </w:t>
      </w:r>
      <w:r w:rsidR="00C50A6D" w:rsidRPr="00C50A6D">
        <w:rPr>
          <w:rFonts w:ascii="Arial" w:hAnsi="Arial" w:cs="Arial"/>
        </w:rPr>
        <w:t>servidores por oportunidade do início do Mês Mundial do Meio Ambiente, celebrado anualmente em junho</w:t>
      </w:r>
      <w:r w:rsidR="00BC6353">
        <w:rPr>
          <w:rFonts w:ascii="Arial" w:hAnsi="Arial" w:cs="Arial"/>
        </w:rPr>
        <w:t>.</w:t>
      </w:r>
    </w:p>
    <w:p w:rsidR="00712EC1" w:rsidRDefault="00E73DB8" w:rsidP="00E76A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73DB8">
        <w:rPr>
          <w:rFonts w:ascii="Arial" w:hAnsi="Arial" w:cs="Arial"/>
          <w:bCs/>
        </w:rPr>
        <w:t>A Secretaria de Meio Ambiente, dentre as suas funções, também tem por objetivo cuidar do desenvolvimento da nossa Jacareí, lembrando e conscientizando a população sobre a importância da preservação dos nossos recursos naturais, além de priorizar um meio ambiente adequado e equilibrado para as atuais e futuras gerações</w:t>
      </w:r>
      <w:r w:rsidR="00712EC1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496C36" w:rsidRDefault="00496C36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443C4">
        <w:rPr>
          <w:rFonts w:ascii="Arial" w:hAnsi="Arial" w:cs="Arial"/>
        </w:rPr>
        <w:t>2</w:t>
      </w:r>
      <w:r w:rsidR="00A87E87" w:rsidRPr="00A87E87">
        <w:rPr>
          <w:rFonts w:ascii="Arial" w:hAnsi="Arial" w:cs="Arial"/>
        </w:rPr>
        <w:t xml:space="preserve"> de </w:t>
      </w:r>
      <w:r w:rsidR="006443C4">
        <w:rPr>
          <w:rFonts w:ascii="Arial" w:hAnsi="Arial" w:cs="Arial"/>
        </w:rPr>
        <w:t>junh</w:t>
      </w:r>
      <w:r w:rsidR="000A05D3">
        <w:rPr>
          <w:rFonts w:ascii="Arial" w:hAnsi="Arial" w:cs="Arial"/>
        </w:rPr>
        <w:t>o</w:t>
      </w:r>
      <w:r w:rsidR="00A87E87">
        <w:rPr>
          <w:rFonts w:ascii="Arial" w:hAnsi="Arial" w:cs="Arial"/>
        </w:rPr>
        <w:t xml:space="preserve"> </w:t>
      </w:r>
      <w:r w:rsidR="00AE7FE5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469E" w:rsidRDefault="008A469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91608" w:rsidRPr="00991608" w:rsidRDefault="00991608" w:rsidP="00991608">
      <w:pPr>
        <w:jc w:val="center"/>
        <w:rPr>
          <w:rFonts w:ascii="Arial" w:eastAsia="Calibri" w:hAnsi="Arial" w:cs="Arial"/>
          <w:b/>
          <w:lang w:eastAsia="en-US"/>
        </w:rPr>
      </w:pPr>
      <w:r w:rsidRPr="00991608">
        <w:rPr>
          <w:rFonts w:ascii="Arial" w:eastAsia="Calibri" w:hAnsi="Arial" w:cs="Arial"/>
          <w:b/>
          <w:lang w:eastAsia="en-US"/>
        </w:rPr>
        <w:t>DR. RODRIGO SALOMON</w:t>
      </w:r>
    </w:p>
    <w:p w:rsidR="00991608" w:rsidRPr="00991608" w:rsidRDefault="00991608" w:rsidP="00991608">
      <w:pPr>
        <w:jc w:val="center"/>
        <w:rPr>
          <w:rFonts w:ascii="Arial" w:eastAsia="Calibri" w:hAnsi="Arial" w:cs="Arial"/>
          <w:lang w:eastAsia="en-US"/>
        </w:rPr>
      </w:pPr>
      <w:r w:rsidRPr="00991608">
        <w:rPr>
          <w:rFonts w:ascii="Arial" w:eastAsia="Calibri" w:hAnsi="Arial" w:cs="Arial"/>
          <w:lang w:eastAsia="en-US"/>
        </w:rPr>
        <w:t>Vereador - PSDB</w:t>
      </w:r>
    </w:p>
    <w:p w:rsidR="00E85367" w:rsidRDefault="00991608" w:rsidP="00991608">
      <w:pPr>
        <w:jc w:val="center"/>
        <w:rPr>
          <w:rFonts w:ascii="Arial" w:hAnsi="Arial" w:cs="Arial"/>
        </w:rPr>
      </w:pPr>
      <w:r w:rsidRPr="00991608">
        <w:rPr>
          <w:rFonts w:ascii="Arial" w:eastAsia="Calibri" w:hAnsi="Arial" w:cs="Arial"/>
          <w:lang w:eastAsia="en-US"/>
        </w:rPr>
        <w:t>Vice-Presidente</w:t>
      </w:r>
    </w:p>
    <w:sectPr w:rsidR="00E8536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78D" w:rsidRDefault="0010278D">
      <w:r>
        <w:separator/>
      </w:r>
    </w:p>
  </w:endnote>
  <w:endnote w:type="continuationSeparator" w:id="0">
    <w:p w:rsidR="0010278D" w:rsidRDefault="0010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78D" w:rsidRDefault="0010278D">
      <w:r>
        <w:separator/>
      </w:r>
    </w:p>
  </w:footnote>
  <w:footnote w:type="continuationSeparator" w:id="0">
    <w:p w:rsidR="0010278D" w:rsidRDefault="00102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40680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875A9"/>
    <w:rsid w:val="00090D24"/>
    <w:rsid w:val="00094490"/>
    <w:rsid w:val="000958D5"/>
    <w:rsid w:val="00097CAE"/>
    <w:rsid w:val="000A05D3"/>
    <w:rsid w:val="000A704A"/>
    <w:rsid w:val="000B792B"/>
    <w:rsid w:val="000C7CFC"/>
    <w:rsid w:val="000D002F"/>
    <w:rsid w:val="000E6552"/>
    <w:rsid w:val="000E762F"/>
    <w:rsid w:val="000F558C"/>
    <w:rsid w:val="000F608D"/>
    <w:rsid w:val="000F6251"/>
    <w:rsid w:val="0010278D"/>
    <w:rsid w:val="00106F15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09B3"/>
    <w:rsid w:val="00181CD2"/>
    <w:rsid w:val="00181FA3"/>
    <w:rsid w:val="00190491"/>
    <w:rsid w:val="00191F2C"/>
    <w:rsid w:val="001A09F2"/>
    <w:rsid w:val="001A119E"/>
    <w:rsid w:val="001B0773"/>
    <w:rsid w:val="001B4124"/>
    <w:rsid w:val="001C6C2B"/>
    <w:rsid w:val="001F13C3"/>
    <w:rsid w:val="001F1770"/>
    <w:rsid w:val="001F236B"/>
    <w:rsid w:val="00204ED7"/>
    <w:rsid w:val="00210094"/>
    <w:rsid w:val="00211F35"/>
    <w:rsid w:val="00215EAE"/>
    <w:rsid w:val="0021657C"/>
    <w:rsid w:val="002213FA"/>
    <w:rsid w:val="00230859"/>
    <w:rsid w:val="002328B1"/>
    <w:rsid w:val="00236A42"/>
    <w:rsid w:val="00252A22"/>
    <w:rsid w:val="00253C82"/>
    <w:rsid w:val="00266838"/>
    <w:rsid w:val="00286EFD"/>
    <w:rsid w:val="0029674B"/>
    <w:rsid w:val="00297190"/>
    <w:rsid w:val="00297F64"/>
    <w:rsid w:val="002A7434"/>
    <w:rsid w:val="002B2702"/>
    <w:rsid w:val="002C4B2B"/>
    <w:rsid w:val="002C51DC"/>
    <w:rsid w:val="002C5C70"/>
    <w:rsid w:val="002D3D9E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47ECB"/>
    <w:rsid w:val="00361C4A"/>
    <w:rsid w:val="003676A7"/>
    <w:rsid w:val="00376895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055D"/>
    <w:rsid w:val="004326D1"/>
    <w:rsid w:val="004358E6"/>
    <w:rsid w:val="00444815"/>
    <w:rsid w:val="004508EA"/>
    <w:rsid w:val="00451457"/>
    <w:rsid w:val="00452D8D"/>
    <w:rsid w:val="00455F9C"/>
    <w:rsid w:val="00481719"/>
    <w:rsid w:val="00483B81"/>
    <w:rsid w:val="00487D64"/>
    <w:rsid w:val="00493115"/>
    <w:rsid w:val="00496C36"/>
    <w:rsid w:val="004B7BC7"/>
    <w:rsid w:val="004C1A2E"/>
    <w:rsid w:val="004C2C30"/>
    <w:rsid w:val="004C6C78"/>
    <w:rsid w:val="004E06ED"/>
    <w:rsid w:val="004E22CE"/>
    <w:rsid w:val="004E46DA"/>
    <w:rsid w:val="004E6AD9"/>
    <w:rsid w:val="004F39E9"/>
    <w:rsid w:val="004F690D"/>
    <w:rsid w:val="004F6A11"/>
    <w:rsid w:val="004F7BB5"/>
    <w:rsid w:val="0050010D"/>
    <w:rsid w:val="00505357"/>
    <w:rsid w:val="00505FD8"/>
    <w:rsid w:val="00512F7F"/>
    <w:rsid w:val="00524669"/>
    <w:rsid w:val="00533862"/>
    <w:rsid w:val="00536AA5"/>
    <w:rsid w:val="00537D3E"/>
    <w:rsid w:val="00542193"/>
    <w:rsid w:val="0054531A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5E59EC"/>
    <w:rsid w:val="00602CB7"/>
    <w:rsid w:val="0061513F"/>
    <w:rsid w:val="00624472"/>
    <w:rsid w:val="00641213"/>
    <w:rsid w:val="006426AE"/>
    <w:rsid w:val="00642C84"/>
    <w:rsid w:val="006443C4"/>
    <w:rsid w:val="00644F71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2352"/>
    <w:rsid w:val="00705EB6"/>
    <w:rsid w:val="00712EC1"/>
    <w:rsid w:val="00714207"/>
    <w:rsid w:val="00715F74"/>
    <w:rsid w:val="00725E66"/>
    <w:rsid w:val="00727CDB"/>
    <w:rsid w:val="0073407F"/>
    <w:rsid w:val="00734127"/>
    <w:rsid w:val="007363D4"/>
    <w:rsid w:val="00740B41"/>
    <w:rsid w:val="00760557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13310"/>
    <w:rsid w:val="00815181"/>
    <w:rsid w:val="00820C13"/>
    <w:rsid w:val="00824AFE"/>
    <w:rsid w:val="00830249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56B1"/>
    <w:rsid w:val="008D6372"/>
    <w:rsid w:val="008D79EC"/>
    <w:rsid w:val="008E3874"/>
    <w:rsid w:val="00903BCE"/>
    <w:rsid w:val="00922964"/>
    <w:rsid w:val="0092711F"/>
    <w:rsid w:val="009310A9"/>
    <w:rsid w:val="00943532"/>
    <w:rsid w:val="00943847"/>
    <w:rsid w:val="00946871"/>
    <w:rsid w:val="00963778"/>
    <w:rsid w:val="00967131"/>
    <w:rsid w:val="0097565A"/>
    <w:rsid w:val="009768E6"/>
    <w:rsid w:val="00977CFB"/>
    <w:rsid w:val="00991608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548B7"/>
    <w:rsid w:val="00A60BE1"/>
    <w:rsid w:val="00A64A9A"/>
    <w:rsid w:val="00A73B3A"/>
    <w:rsid w:val="00A745A9"/>
    <w:rsid w:val="00A75206"/>
    <w:rsid w:val="00A87E87"/>
    <w:rsid w:val="00A92CB9"/>
    <w:rsid w:val="00A93920"/>
    <w:rsid w:val="00AC04C0"/>
    <w:rsid w:val="00AC24F9"/>
    <w:rsid w:val="00AC712C"/>
    <w:rsid w:val="00AD6B47"/>
    <w:rsid w:val="00AE3FED"/>
    <w:rsid w:val="00AE7FE5"/>
    <w:rsid w:val="00AF3F5E"/>
    <w:rsid w:val="00B06F4A"/>
    <w:rsid w:val="00B07BD4"/>
    <w:rsid w:val="00B10E9F"/>
    <w:rsid w:val="00B22A23"/>
    <w:rsid w:val="00B235B5"/>
    <w:rsid w:val="00B27A8E"/>
    <w:rsid w:val="00B4567B"/>
    <w:rsid w:val="00B46875"/>
    <w:rsid w:val="00B57E0F"/>
    <w:rsid w:val="00B64A5C"/>
    <w:rsid w:val="00B734E6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0A6D"/>
    <w:rsid w:val="00C52D38"/>
    <w:rsid w:val="00C6673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227"/>
    <w:rsid w:val="00D64A67"/>
    <w:rsid w:val="00D64AA3"/>
    <w:rsid w:val="00D67711"/>
    <w:rsid w:val="00D70009"/>
    <w:rsid w:val="00D705A0"/>
    <w:rsid w:val="00D74697"/>
    <w:rsid w:val="00D8365B"/>
    <w:rsid w:val="00DB23E5"/>
    <w:rsid w:val="00DB48F6"/>
    <w:rsid w:val="00DC1258"/>
    <w:rsid w:val="00DD55CA"/>
    <w:rsid w:val="00DD5657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27C0C"/>
    <w:rsid w:val="00E3022D"/>
    <w:rsid w:val="00E33C63"/>
    <w:rsid w:val="00E350EB"/>
    <w:rsid w:val="00E35AB5"/>
    <w:rsid w:val="00E50F69"/>
    <w:rsid w:val="00E5187A"/>
    <w:rsid w:val="00E57F3D"/>
    <w:rsid w:val="00E65BAD"/>
    <w:rsid w:val="00E65C81"/>
    <w:rsid w:val="00E66CFD"/>
    <w:rsid w:val="00E6746C"/>
    <w:rsid w:val="00E721EC"/>
    <w:rsid w:val="00E72624"/>
    <w:rsid w:val="00E73DB8"/>
    <w:rsid w:val="00E76A04"/>
    <w:rsid w:val="00E85367"/>
    <w:rsid w:val="00E86C30"/>
    <w:rsid w:val="00E90791"/>
    <w:rsid w:val="00E90C30"/>
    <w:rsid w:val="00E91DEB"/>
    <w:rsid w:val="00E94196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11B"/>
    <w:rsid w:val="00F65C85"/>
    <w:rsid w:val="00F73DA3"/>
    <w:rsid w:val="00F829DB"/>
    <w:rsid w:val="00F85098"/>
    <w:rsid w:val="00FA3CFC"/>
    <w:rsid w:val="00FA50D7"/>
    <w:rsid w:val="00FB00FA"/>
    <w:rsid w:val="00FB6E38"/>
    <w:rsid w:val="00FC1C13"/>
    <w:rsid w:val="00FC40B7"/>
    <w:rsid w:val="00FC5DB6"/>
    <w:rsid w:val="00FE21E9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9C25-9120-462A-B320-70834446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2021-02-03T12:50:00Z</cp:lastPrinted>
  <dcterms:created xsi:type="dcterms:W3CDTF">2021-05-31T18:45:00Z</dcterms:created>
  <dcterms:modified xsi:type="dcterms:W3CDTF">2021-05-31T19:55:00Z</dcterms:modified>
</cp:coreProperties>
</file>